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C5D29" w14:textId="77777777" w:rsidR="00C86149" w:rsidRDefault="00C86149" w:rsidP="00C861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KETELL</w:t>
      </w:r>
      <w:r>
        <w:rPr>
          <w:rFonts w:ascii="Times New Roman" w:hAnsi="Times New Roman" w:cs="Times New Roman"/>
          <w:sz w:val="24"/>
          <w:szCs w:val="24"/>
        </w:rPr>
        <w:t xml:space="preserve">      (d.1402-3)</w:t>
      </w:r>
    </w:p>
    <w:p w14:paraId="4FBEC8C8" w14:textId="77777777" w:rsidR="00C86149" w:rsidRDefault="00C86149" w:rsidP="00C861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5298728" w14:textId="77777777" w:rsidR="00C86149" w:rsidRDefault="00C86149" w:rsidP="00C86149">
      <w:pPr>
        <w:rPr>
          <w:rFonts w:ascii="Times New Roman" w:hAnsi="Times New Roman" w:cs="Times New Roman"/>
          <w:sz w:val="24"/>
          <w:szCs w:val="24"/>
        </w:rPr>
      </w:pPr>
    </w:p>
    <w:p w14:paraId="0532F5F5" w14:textId="77777777" w:rsidR="00C86149" w:rsidRDefault="00C86149" w:rsidP="00C86149">
      <w:pPr>
        <w:rPr>
          <w:rFonts w:ascii="Times New Roman" w:hAnsi="Times New Roman" w:cs="Times New Roman"/>
          <w:sz w:val="24"/>
          <w:szCs w:val="24"/>
        </w:rPr>
      </w:pPr>
    </w:p>
    <w:p w14:paraId="0F12651D" w14:textId="77777777" w:rsidR="00C86149" w:rsidRDefault="00C86149" w:rsidP="00C861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Oct.1402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FBDCA59" w14:textId="77777777" w:rsidR="00C86149" w:rsidRDefault="00C86149" w:rsidP="00C8614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p.243)</w:t>
      </w:r>
    </w:p>
    <w:p w14:paraId="3F0896BE" w14:textId="77777777" w:rsidR="00C86149" w:rsidRDefault="00C86149" w:rsidP="00C861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Feb.1403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78BCBC4" w14:textId="77777777" w:rsidR="00C86149" w:rsidRDefault="00C86149" w:rsidP="00C86149">
      <w:pPr>
        <w:rPr>
          <w:rFonts w:ascii="Times New Roman" w:hAnsi="Times New Roman" w:cs="Times New Roman"/>
          <w:sz w:val="24"/>
          <w:szCs w:val="24"/>
        </w:rPr>
      </w:pPr>
    </w:p>
    <w:p w14:paraId="591508C0" w14:textId="77777777" w:rsidR="00C86149" w:rsidRDefault="00C86149" w:rsidP="00C86149">
      <w:pPr>
        <w:rPr>
          <w:rFonts w:ascii="Times New Roman" w:hAnsi="Times New Roman" w:cs="Times New Roman"/>
          <w:sz w:val="24"/>
          <w:szCs w:val="24"/>
        </w:rPr>
      </w:pPr>
    </w:p>
    <w:p w14:paraId="0FEB0BD1" w14:textId="16FD92D5" w:rsidR="00BA00AB" w:rsidRPr="00EB3209" w:rsidRDefault="00C86149" w:rsidP="00C861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BD1C1" w14:textId="77777777" w:rsidR="00C86149" w:rsidRDefault="00C86149" w:rsidP="009139A6">
      <w:r>
        <w:separator/>
      </w:r>
    </w:p>
  </w:endnote>
  <w:endnote w:type="continuationSeparator" w:id="0">
    <w:p w14:paraId="4DBE2F9A" w14:textId="77777777" w:rsidR="00C86149" w:rsidRDefault="00C861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21C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FE7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A01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1042D" w14:textId="77777777" w:rsidR="00C86149" w:rsidRDefault="00C86149" w:rsidP="009139A6">
      <w:r>
        <w:separator/>
      </w:r>
    </w:p>
  </w:footnote>
  <w:footnote w:type="continuationSeparator" w:id="0">
    <w:p w14:paraId="6C96CF12" w14:textId="77777777" w:rsidR="00C86149" w:rsidRDefault="00C861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E7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4D6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1FA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14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8614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44E27"/>
  <w15:chartTrackingRefBased/>
  <w15:docId w15:val="{2CE846A8-8528-4D6D-8E41-0A3BE65F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14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2021-09-24T20:42:00Z</dcterms:created>
  <dcterms:modified xsi:type="dcterms:W3CDTF">2021-09-24T20:43:00Z</dcterms:modified>
</cp:coreProperties>
</file>